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D5E" w:rsidRPr="00E75690" w:rsidRDefault="00BB15CC">
      <w:pPr>
        <w:rPr>
          <w:sz w:val="36"/>
        </w:rPr>
      </w:pPr>
      <w:bookmarkStart w:id="0" w:name="_GoBack"/>
      <w:bookmarkEnd w:id="0"/>
      <w:r>
        <w:rPr>
          <w:noProof/>
          <w:sz w:val="160"/>
          <w:lang w:eastAsia="en-US"/>
        </w:rPr>
        <w:drawing>
          <wp:anchor distT="0" distB="0" distL="114300" distR="114300" simplePos="0" relativeHeight="251667456" behindDoc="1" locked="0" layoutInCell="1" allowOverlap="1" wp14:anchorId="388B18CB" wp14:editId="4B42EC20">
            <wp:simplePos x="0" y="0"/>
            <wp:positionH relativeFrom="column">
              <wp:posOffset>-1381760</wp:posOffset>
            </wp:positionH>
            <wp:positionV relativeFrom="paragraph">
              <wp:posOffset>4638675</wp:posOffset>
            </wp:positionV>
            <wp:extent cx="9191625" cy="971550"/>
            <wp:effectExtent l="0" t="0" r="0" b="0"/>
            <wp:wrapNone/>
            <wp:docPr id="4" name="Picture 3" descr="Untitled-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4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19162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43251A">
        <w:rPr>
          <w:noProof/>
          <w:sz w:val="160"/>
          <w:lang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4276725</wp:posOffset>
                </wp:positionH>
                <wp:positionV relativeFrom="paragraph">
                  <wp:posOffset>2524125</wp:posOffset>
                </wp:positionV>
                <wp:extent cx="3086100" cy="2057400"/>
                <wp:effectExtent l="0" t="0" r="0" b="1905"/>
                <wp:wrapNone/>
                <wp:docPr id="6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205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0E4C" w:rsidRDefault="00440E4C">
                            <w:pPr>
                              <w:rPr>
                                <w:color w:val="0070C0"/>
                              </w:rPr>
                            </w:pPr>
                            <w:r w:rsidRPr="00440E4C">
                              <w:rPr>
                                <w:color w:val="0070C0"/>
                              </w:rPr>
                              <w:t>Add few lines about gift certificate</w:t>
                            </w:r>
                            <w:r>
                              <w:rPr>
                                <w:color w:val="0070C0"/>
                              </w:rPr>
                              <w:t xml:space="preserve"> title and subject</w:t>
                            </w:r>
                          </w:p>
                          <w:p w:rsidR="00440E4C" w:rsidRDefault="00440E4C">
                            <w:pPr>
                              <w:rPr>
                                <w:color w:val="0070C0"/>
                              </w:rPr>
                            </w:pPr>
                          </w:p>
                          <w:p w:rsidR="00440E4C" w:rsidRPr="00A44D0F" w:rsidRDefault="00A44D0F">
                            <w:pPr>
                              <w:rPr>
                                <w:color w:val="92D050"/>
                              </w:rPr>
                            </w:pPr>
                            <w:r w:rsidRPr="00A44D0F">
                              <w:rPr>
                                <w:color w:val="92D050"/>
                              </w:rPr>
                              <w:t>If your gift certificate is about award or having an</w:t>
                            </w:r>
                            <w:r w:rsidR="00BB15CC">
                              <w:rPr>
                                <w:color w:val="92D050"/>
                              </w:rPr>
                              <w:t>y</w:t>
                            </w:r>
                            <w:r w:rsidRPr="00A44D0F">
                              <w:rPr>
                                <w:color w:val="92D050"/>
                              </w:rPr>
                              <w:t xml:space="preserve"> amount then mention here with currency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26" type="#_x0000_t202" style="position:absolute;left:0;text-align:left;margin-left:336.75pt;margin-top:198.75pt;width:243pt;height:16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IcAggIAABE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" stroked="f">
                <v:textbox>
                  <w:txbxContent>
                    <w:p w:rsidR="00440E4C" w:rsidRDefault="00440E4C">
                      <w:pPr>
                        <w:rPr>
                          <w:color w:val="0070C0"/>
                        </w:rPr>
                      </w:pPr>
                      <w:r w:rsidRPr="00440E4C">
                        <w:rPr>
                          <w:color w:val="0070C0"/>
                        </w:rPr>
                        <w:t>Add few lines about gift certificate</w:t>
                      </w:r>
                      <w:r>
                        <w:rPr>
                          <w:color w:val="0070C0"/>
                        </w:rPr>
                        <w:t xml:space="preserve"> title and subject</w:t>
                      </w:r>
                    </w:p>
                    <w:p w:rsidR="00440E4C" w:rsidRDefault="00440E4C">
                      <w:pPr>
                        <w:rPr>
                          <w:color w:val="0070C0"/>
                        </w:rPr>
                      </w:pPr>
                    </w:p>
                    <w:p w:rsidR="00440E4C" w:rsidRPr="00A44D0F" w:rsidRDefault="00A44D0F">
                      <w:pPr>
                        <w:rPr>
                          <w:color w:val="92D050"/>
                        </w:rPr>
                      </w:pPr>
                      <w:r w:rsidRPr="00A44D0F">
                        <w:rPr>
                          <w:color w:val="92D050"/>
                        </w:rPr>
                        <w:t>If your gift certificate is about award or having an</w:t>
                      </w:r>
                      <w:r w:rsidR="00BB15CC">
                        <w:rPr>
                          <w:color w:val="92D050"/>
                        </w:rPr>
                        <w:t>y</w:t>
                      </w:r>
                      <w:r w:rsidRPr="00A44D0F">
                        <w:rPr>
                          <w:color w:val="92D050"/>
                        </w:rPr>
                        <w:t xml:space="preserve"> amount then mention here with currency</w:t>
                      </w:r>
                    </w:p>
                  </w:txbxContent>
                </v:textbox>
              </v:shape>
            </w:pict>
          </mc:Fallback>
        </mc:AlternateContent>
      </w:r>
      <w:r w:rsidR="0043251A">
        <w:rPr>
          <w:noProof/>
          <w:sz w:val="160"/>
          <w:lang w:eastAsia="en-US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-1352550</wp:posOffset>
                </wp:positionH>
                <wp:positionV relativeFrom="paragraph">
                  <wp:posOffset>-1263650</wp:posOffset>
                </wp:positionV>
                <wp:extent cx="9138285" cy="6854825"/>
                <wp:effectExtent l="19050" t="20320" r="15240" b="20955"/>
                <wp:wrapNone/>
                <wp:docPr id="3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38285" cy="685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66FF"/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7A272C" id="Rectangle 29" o:spid="_x0000_s1026" style="position:absolute;margin-left:-106.5pt;margin-top:-99.5pt;width:719.55pt;height:539.7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" strokecolor="#06f" strokeweight="2.25pt">
                <v:stroke dashstyle="longDashDot"/>
              </v:rect>
            </w:pict>
          </mc:Fallback>
        </mc:AlternateContent>
      </w:r>
      <w:r w:rsidR="006E6E59">
        <w:rPr>
          <w:noProof/>
          <w:sz w:val="160"/>
          <w:lang w:eastAsia="en-US"/>
        </w:rPr>
        <w:drawing>
          <wp:anchor distT="0" distB="0" distL="114300" distR="114300" simplePos="0" relativeHeight="251670528" behindDoc="1" locked="0" layoutInCell="1" allowOverlap="1" wp14:anchorId="6965870D" wp14:editId="76FAE0A0">
            <wp:simplePos x="0" y="0"/>
            <wp:positionH relativeFrom="column">
              <wp:posOffset>-1200150</wp:posOffset>
            </wp:positionH>
            <wp:positionV relativeFrom="paragraph">
              <wp:posOffset>0</wp:posOffset>
            </wp:positionV>
            <wp:extent cx="5543550" cy="4572000"/>
            <wp:effectExtent l="0" t="0" r="0" b="0"/>
            <wp:wrapNone/>
            <wp:docPr id="5" name="Picture 4" descr="Monsters-Univers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nsters-University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43550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3251A">
        <w:rPr>
          <w:noProof/>
          <w:sz w:val="160"/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1524000</wp:posOffset>
                </wp:positionH>
                <wp:positionV relativeFrom="paragraph">
                  <wp:posOffset>-1114425</wp:posOffset>
                </wp:positionV>
                <wp:extent cx="5895975" cy="3552825"/>
                <wp:effectExtent l="0" t="0" r="0" b="1905"/>
                <wp:wrapNone/>
                <wp:docPr id="2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5975" cy="3552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0E4C" w:rsidRDefault="00440E4C">
                            <w:pPr>
                              <w:rPr>
                                <w:rFonts w:asciiTheme="majorHAnsi" w:hAnsiTheme="majorHAnsi"/>
                                <w:color w:val="0070C0"/>
                                <w:sz w:val="84"/>
                                <w:szCs w:val="84"/>
                              </w:rPr>
                            </w:pPr>
                            <w:r w:rsidRPr="00440E4C">
                              <w:rPr>
                                <w:rFonts w:asciiTheme="majorHAnsi" w:hAnsiTheme="majorHAnsi"/>
                                <w:color w:val="0070C0"/>
                                <w:sz w:val="84"/>
                                <w:szCs w:val="84"/>
                              </w:rPr>
                              <w:t>A Gift for You</w:t>
                            </w:r>
                          </w:p>
                          <w:p w:rsidR="00440E4C" w:rsidRPr="00440E4C" w:rsidRDefault="00440E4C">
                            <w:pPr>
                              <w:rPr>
                                <w:color w:val="92D050"/>
                              </w:rPr>
                            </w:pPr>
                            <w:r w:rsidRPr="00440E4C">
                              <w:rPr>
                                <w:color w:val="92D050"/>
                              </w:rPr>
                              <w:t>This Certificate Entitles You To</w:t>
                            </w:r>
                          </w:p>
                          <w:p w:rsidR="00440E4C" w:rsidRDefault="00440E4C"/>
                          <w:sdt>
                            <w:sdtPr>
                              <w:id w:val="567617558"/>
                              <w:placeholder>
                                <w:docPart w:val="43D4B5744D874A5DA0F7E48D79ADE028"/>
                              </w:placeholder>
                              <w:temporary/>
                              <w:showingPlcHdr/>
                              <w:text/>
                            </w:sdtPr>
                            <w:sdtEndPr/>
                            <w:sdtContent>
                              <w:p w:rsidR="00440E4C" w:rsidRDefault="00440E4C">
                                <w:r>
                                  <w:t>[Add your personal message here]</w:t>
                                </w:r>
                              </w:p>
                            </w:sdtContent>
                          </w:sdt>
                          <w:p w:rsidR="00440E4C" w:rsidRDefault="00440E4C"/>
                          <w:sdt>
                            <w:sdtPr>
                              <w:id w:val="-1991621015"/>
                              <w:placeholder>
                                <w:docPart w:val="6DFF7F401CC44AEA923F172E23018093"/>
                              </w:placeholder>
                              <w:temporary/>
                              <w:showingPlcHdr/>
                              <w:text/>
                            </w:sdtPr>
                            <w:sdtEndPr/>
                            <w:sdtContent>
                              <w:p w:rsidR="00440E4C" w:rsidRDefault="00440E4C" w:rsidP="00A44D0F">
                                <w:r>
                                  <w:t>[Continue your personal message here]</w:t>
                                </w:r>
                              </w:p>
                            </w:sdtContent>
                          </w:sdt>
                          <w:p w:rsidR="00A44D0F" w:rsidRPr="00A44D0F" w:rsidRDefault="00A44D0F" w:rsidP="00A44D0F"/>
                          <w:p w:rsidR="00440E4C" w:rsidRPr="00440E4C" w:rsidRDefault="00440E4C">
                            <w:pPr>
                              <w:rPr>
                                <w:rFonts w:asciiTheme="majorHAnsi" w:hAnsiTheme="majorHAnsi"/>
                                <w:color w:val="0070C0"/>
                                <w:sz w:val="84"/>
                                <w:szCs w:val="84"/>
                              </w:rPr>
                            </w:pPr>
                            <w:r w:rsidRPr="00440E4C">
                              <w:rPr>
                                <w:rFonts w:asciiTheme="majorHAnsi" w:hAnsiTheme="majorHAnsi"/>
                                <w:color w:val="0070C0"/>
                              </w:rPr>
                              <w:t>To:</w:t>
                            </w:r>
                            <w:r>
                              <w:rPr>
                                <w:rFonts w:asciiTheme="majorHAnsi" w:hAnsiTheme="majorHAnsi"/>
                                <w:color w:val="0070C0"/>
                                <w:sz w:val="84"/>
                                <w:szCs w:val="84"/>
                              </w:rPr>
                              <w:t xml:space="preserve"> </w:t>
                            </w:r>
                            <w:sdt>
                              <w:sdtPr>
                                <w:id w:val="-2096239474"/>
                                <w:placeholder>
                                  <w:docPart w:val="C96DE464A74143BA81720E8FCD11EBE6"/>
                                </w:placeholder>
                                <w:temporary/>
                                <w:showingPlcHdr/>
                                <w:text/>
                              </w:sdtPr>
                              <w:sdtEndPr/>
                              <w:sdtContent>
                                <w:r>
                                  <w:t>[Recipient]</w:t>
                                </w:r>
                              </w:sdtContent>
                            </w:sdt>
                            <w:r>
                              <w:t xml:space="preserve">  </w:t>
                            </w:r>
                            <w:r w:rsidRPr="00440E4C">
                              <w:rPr>
                                <w:color w:val="0070C0"/>
                              </w:rPr>
                              <w:t>From: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id w:val="1269886624"/>
                                <w:placeholder>
                                  <w:docPart w:val="21F52166E01A408C84F8AB5088CA159D"/>
                                </w:placeholder>
                                <w:temporary/>
                                <w:showingPlcHdr/>
                                <w:text/>
                              </w:sdtPr>
                              <w:sdtEndPr/>
                              <w:sdtContent>
                                <w:r>
                                  <w:t>[Sender]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27" type="#_x0000_t202" style="position:absolute;left:0;text-align:left;margin-left:120pt;margin-top:-87.75pt;width:464.25pt;height:27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wE/ug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" filled="f" stroked="f">
                <v:textbox>
                  <w:txbxContent>
                    <w:p w:rsidR="00440E4C" w:rsidRDefault="00440E4C">
                      <w:pPr>
                        <w:rPr>
                          <w:rFonts w:asciiTheme="majorHAnsi" w:hAnsiTheme="majorHAnsi"/>
                          <w:color w:val="0070C0"/>
                          <w:sz w:val="84"/>
                          <w:szCs w:val="84"/>
                        </w:rPr>
                      </w:pPr>
                      <w:r w:rsidRPr="00440E4C">
                        <w:rPr>
                          <w:rFonts w:asciiTheme="majorHAnsi" w:hAnsiTheme="majorHAnsi"/>
                          <w:color w:val="0070C0"/>
                          <w:sz w:val="84"/>
                          <w:szCs w:val="84"/>
                        </w:rPr>
                        <w:t>A Gift for You</w:t>
                      </w:r>
                    </w:p>
                    <w:p w:rsidR="00440E4C" w:rsidRPr="00440E4C" w:rsidRDefault="00440E4C">
                      <w:pPr>
                        <w:rPr>
                          <w:color w:val="92D050"/>
                        </w:rPr>
                      </w:pPr>
                      <w:r w:rsidRPr="00440E4C">
                        <w:rPr>
                          <w:color w:val="92D050"/>
                        </w:rPr>
                        <w:t>This Certificate Entitles You To</w:t>
                      </w:r>
                    </w:p>
                    <w:p w:rsidR="00440E4C" w:rsidRDefault="00440E4C"/>
                    <w:sdt>
                      <w:sdtPr>
                        <w:id w:val="567617558"/>
                        <w:placeholder>
                          <w:docPart w:val="43D4B5744D874A5DA0F7E48D79ADE028"/>
                        </w:placeholder>
                        <w:temporary/>
                        <w:showingPlcHdr/>
                        <w:text/>
                      </w:sdtPr>
                      <w:sdtEndPr/>
                      <w:sdtContent>
                        <w:p w:rsidR="00440E4C" w:rsidRDefault="00440E4C">
                          <w:r>
                            <w:t>[Add your personal message here]</w:t>
                          </w:r>
                        </w:p>
                      </w:sdtContent>
                    </w:sdt>
                    <w:p w:rsidR="00440E4C" w:rsidRDefault="00440E4C"/>
                    <w:sdt>
                      <w:sdtPr>
                        <w:id w:val="-1991621015"/>
                        <w:placeholder>
                          <w:docPart w:val="6DFF7F401CC44AEA923F172E23018093"/>
                        </w:placeholder>
                        <w:temporary/>
                        <w:showingPlcHdr/>
                        <w:text/>
                      </w:sdtPr>
                      <w:sdtEndPr/>
                      <w:sdtContent>
                        <w:p w:rsidR="00440E4C" w:rsidRDefault="00440E4C" w:rsidP="00A44D0F">
                          <w:r>
                            <w:t>[Continue your personal message here]</w:t>
                          </w:r>
                        </w:p>
                      </w:sdtContent>
                    </w:sdt>
                    <w:p w:rsidR="00A44D0F" w:rsidRPr="00A44D0F" w:rsidRDefault="00A44D0F" w:rsidP="00A44D0F"/>
                    <w:p w:rsidR="00440E4C" w:rsidRPr="00440E4C" w:rsidRDefault="00440E4C">
                      <w:pPr>
                        <w:rPr>
                          <w:rFonts w:asciiTheme="majorHAnsi" w:hAnsiTheme="majorHAnsi"/>
                          <w:color w:val="0070C0"/>
                          <w:sz w:val="84"/>
                          <w:szCs w:val="84"/>
                        </w:rPr>
                      </w:pPr>
                      <w:r w:rsidRPr="00440E4C">
                        <w:rPr>
                          <w:rFonts w:asciiTheme="majorHAnsi" w:hAnsiTheme="majorHAnsi"/>
                          <w:color w:val="0070C0"/>
                        </w:rPr>
                        <w:t>To:</w:t>
                      </w:r>
                      <w:r>
                        <w:rPr>
                          <w:rFonts w:asciiTheme="majorHAnsi" w:hAnsiTheme="majorHAnsi"/>
                          <w:color w:val="0070C0"/>
                          <w:sz w:val="84"/>
                          <w:szCs w:val="84"/>
                        </w:rPr>
                        <w:t xml:space="preserve"> </w:t>
                      </w:r>
                      <w:sdt>
                        <w:sdtPr>
                          <w:id w:val="-2096239474"/>
                          <w:placeholder>
                            <w:docPart w:val="C96DE464A74143BA81720E8FCD11EBE6"/>
                          </w:placeholder>
                          <w:temporary/>
                          <w:showingPlcHdr/>
                          <w:text/>
                        </w:sdtPr>
                        <w:sdtEndPr/>
                        <w:sdtContent>
                          <w:r>
                            <w:t>[Recipient]</w:t>
                          </w:r>
                        </w:sdtContent>
                      </w:sdt>
                      <w:r>
                        <w:t xml:space="preserve">  </w:t>
                      </w:r>
                      <w:r w:rsidRPr="00440E4C">
                        <w:rPr>
                          <w:color w:val="0070C0"/>
                        </w:rPr>
                        <w:t>From:</w:t>
                      </w:r>
                      <w:r>
                        <w:t xml:space="preserve"> </w:t>
                      </w:r>
                      <w:sdt>
                        <w:sdtPr>
                          <w:id w:val="1269886624"/>
                          <w:placeholder>
                            <w:docPart w:val="21F52166E01A408C84F8AB5088CA159D"/>
                          </w:placeholder>
                          <w:temporary/>
                          <w:showingPlcHdr/>
                          <w:text/>
                        </w:sdtPr>
                        <w:sdtEndPr/>
                        <w:sdtContent>
                          <w:r>
                            <w:t>[Sender]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43251A">
        <w:rPr>
          <w:noProof/>
          <w:sz w:val="160"/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-733425</wp:posOffset>
                </wp:positionH>
                <wp:positionV relativeFrom="paragraph">
                  <wp:posOffset>5172075</wp:posOffset>
                </wp:positionV>
                <wp:extent cx="8115300" cy="333375"/>
                <wp:effectExtent l="0" t="0" r="0" b="1905"/>
                <wp:wrapNone/>
                <wp:docPr id="1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15300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32D7F" w:rsidRPr="00D32D7F" w:rsidRDefault="00D32D7F">
                            <w:pPr>
                              <w:rPr>
                                <w:color w:val="FFFFFF" w:themeColor="background1"/>
                                <w:sz w:val="24"/>
                              </w:rPr>
                            </w:pPr>
                            <w:r w:rsidRPr="00D32D7F">
                              <w:rPr>
                                <w:color w:val="FFFFFF" w:themeColor="background1"/>
                                <w:sz w:val="24"/>
                              </w:rPr>
                              <w:t xml:space="preserve">Email: </w:t>
                            </w:r>
                            <w:hyperlink r:id="rId8" w:history="1">
                              <w:r w:rsidRPr="00D32D7F">
                                <w:rPr>
                                  <w:rStyle w:val="Hyperlink"/>
                                  <w:color w:val="FFFFFF" w:themeColor="background1"/>
                                  <w:sz w:val="24"/>
                                </w:rPr>
                                <w:t>example@hotmail.com</w:t>
                              </w:r>
                            </w:hyperlink>
                            <w:r w:rsidRPr="00D32D7F">
                              <w:rPr>
                                <w:color w:val="FFFFFF" w:themeColor="background1"/>
                                <w:sz w:val="24"/>
                              </w:rPr>
                              <w:t xml:space="preserve"> – Website: </w:t>
                            </w:r>
                            <w:hyperlink r:id="rId9" w:history="1">
                              <w:r w:rsidRPr="00D32D7F">
                                <w:rPr>
                                  <w:rStyle w:val="Hyperlink"/>
                                  <w:color w:val="FFFFFF" w:themeColor="background1"/>
                                  <w:sz w:val="24"/>
                                </w:rPr>
                                <w:t>www.savewordtemplates.net</w:t>
                              </w:r>
                            </w:hyperlink>
                            <w:r w:rsidRPr="00D32D7F">
                              <w:rPr>
                                <w:color w:val="FFFFFF" w:themeColor="background1"/>
                                <w:sz w:val="24"/>
                              </w:rPr>
                              <w:t xml:space="preserve"> – Contact num: 00.00.0000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28" type="#_x0000_t202" style="position:absolute;left:0;text-align:left;margin-left:-57.75pt;margin-top:407.25pt;width:639pt;height:26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XNWtwIAAME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" filled="f" stroked="f">
                <v:textbox>
                  <w:txbxContent>
                    <w:p w:rsidR="00D32D7F" w:rsidRPr="00D32D7F" w:rsidRDefault="00D32D7F">
                      <w:pPr>
                        <w:rPr>
                          <w:color w:val="FFFFFF" w:themeColor="background1"/>
                          <w:sz w:val="24"/>
                        </w:rPr>
                      </w:pPr>
                      <w:r w:rsidRPr="00D32D7F">
                        <w:rPr>
                          <w:color w:val="FFFFFF" w:themeColor="background1"/>
                          <w:sz w:val="24"/>
                        </w:rPr>
                        <w:t xml:space="preserve">Email: </w:t>
                      </w:r>
                      <w:hyperlink r:id="rId10" w:history="1">
                        <w:r w:rsidRPr="00D32D7F">
                          <w:rPr>
                            <w:rStyle w:val="Hyperlink"/>
                            <w:color w:val="FFFFFF" w:themeColor="background1"/>
                            <w:sz w:val="24"/>
                          </w:rPr>
                          <w:t>example@hotmail.com</w:t>
                        </w:r>
                      </w:hyperlink>
                      <w:r w:rsidRPr="00D32D7F">
                        <w:rPr>
                          <w:color w:val="FFFFFF" w:themeColor="background1"/>
                          <w:sz w:val="24"/>
                        </w:rPr>
                        <w:t xml:space="preserve"> – Website: </w:t>
                      </w:r>
                      <w:hyperlink r:id="rId11" w:history="1">
                        <w:r w:rsidRPr="00D32D7F">
                          <w:rPr>
                            <w:rStyle w:val="Hyperlink"/>
                            <w:color w:val="FFFFFF" w:themeColor="background1"/>
                            <w:sz w:val="24"/>
                          </w:rPr>
                          <w:t>www.savewordtemplates.net</w:t>
                        </w:r>
                      </w:hyperlink>
                      <w:r w:rsidRPr="00D32D7F">
                        <w:rPr>
                          <w:color w:val="FFFFFF" w:themeColor="background1"/>
                          <w:sz w:val="24"/>
                        </w:rPr>
                        <w:t xml:space="preserve"> – Contact num: 00.00.0000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31D5E" w:rsidRPr="00E75690" w:rsidSect="00731D5E">
      <w:pgSz w:w="15840" w:h="12240" w:orient="landscape"/>
      <w:pgMar w:top="2880" w:right="2880" w:bottom="2160" w:left="28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ttachedTemplate r:id="rId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690"/>
    <w:rsid w:val="001A6E76"/>
    <w:rsid w:val="00254B47"/>
    <w:rsid w:val="0043251A"/>
    <w:rsid w:val="00440E4C"/>
    <w:rsid w:val="006E6E59"/>
    <w:rsid w:val="00731D5E"/>
    <w:rsid w:val="00A44D0F"/>
    <w:rsid w:val="00BB15CC"/>
    <w:rsid w:val="00BD43D7"/>
    <w:rsid w:val="00D32D7F"/>
    <w:rsid w:val="00E756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06f"/>
    </o:shapedefaults>
    <o:shapelayout v:ext="edit">
      <o:idmap v:ext="edit" data="1"/>
    </o:shapelayout>
  </w:shapeDefaults>
  <w:decimalSymbol w:val="."/>
  <w:listSeparator w:val=","/>
  <w15:docId w15:val="{CFDFC545-67B4-4432-9329-9974AEA8C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color w:val="493930" w:themeColor="text2"/>
        <w:sz w:val="32"/>
        <w:szCs w:val="32"/>
        <w:lang w:val="en-US" w:eastAsia="ja-JP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D5E"/>
  </w:style>
  <w:style w:type="paragraph" w:styleId="Heading1">
    <w:name w:val="heading 1"/>
    <w:basedOn w:val="Normal"/>
    <w:next w:val="Normal"/>
    <w:link w:val="Heading1Char"/>
    <w:uiPriority w:val="9"/>
    <w:qFormat/>
    <w:rsid w:val="00731D5E"/>
    <w:pPr>
      <w:keepNext/>
      <w:keepLines/>
      <w:jc w:val="left"/>
      <w:outlineLvl w:val="0"/>
    </w:pPr>
    <w:rPr>
      <w:rFonts w:asciiTheme="majorHAnsi" w:eastAsiaTheme="majorEastAsia" w:hAnsiTheme="majorHAnsi" w:cstheme="majorBidi"/>
      <w:color w:val="D32966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7"/>
    <w:qFormat/>
    <w:rsid w:val="00731D5E"/>
    <w:rPr>
      <w:rFonts w:asciiTheme="majorHAnsi" w:eastAsiaTheme="majorEastAsia" w:hAnsiTheme="majorHAnsi" w:cstheme="majorBidi"/>
      <w:color w:val="D32966" w:themeColor="accent1"/>
      <w:kern w:val="28"/>
      <w:sz w:val="112"/>
      <w:szCs w:val="112"/>
    </w:rPr>
  </w:style>
  <w:style w:type="character" w:customStyle="1" w:styleId="TitleChar">
    <w:name w:val="Title Char"/>
    <w:basedOn w:val="DefaultParagraphFont"/>
    <w:link w:val="Title"/>
    <w:uiPriority w:val="7"/>
    <w:rsid w:val="00731D5E"/>
    <w:rPr>
      <w:rFonts w:asciiTheme="majorHAnsi" w:eastAsiaTheme="majorEastAsia" w:hAnsiTheme="majorHAnsi" w:cstheme="majorBidi"/>
      <w:color w:val="D32966" w:themeColor="accent1"/>
      <w:kern w:val="28"/>
      <w:sz w:val="112"/>
      <w:szCs w:val="112"/>
    </w:rPr>
  </w:style>
  <w:style w:type="paragraph" w:styleId="Subtitle">
    <w:name w:val="Subtitle"/>
    <w:basedOn w:val="Normal"/>
    <w:next w:val="Normal"/>
    <w:link w:val="SubtitleChar"/>
    <w:uiPriority w:val="8"/>
    <w:qFormat/>
    <w:rsid w:val="00731D5E"/>
    <w:pPr>
      <w:numPr>
        <w:ilvl w:val="1"/>
      </w:numPr>
    </w:pPr>
    <w:rPr>
      <w:sz w:val="40"/>
      <w:szCs w:val="40"/>
    </w:rPr>
  </w:style>
  <w:style w:type="character" w:customStyle="1" w:styleId="SubtitleChar">
    <w:name w:val="Subtitle Char"/>
    <w:basedOn w:val="DefaultParagraphFont"/>
    <w:link w:val="Subtitle"/>
    <w:uiPriority w:val="8"/>
    <w:rsid w:val="00731D5E"/>
    <w:rPr>
      <w:sz w:val="40"/>
      <w:szCs w:val="40"/>
    </w:rPr>
  </w:style>
  <w:style w:type="table" w:styleId="TableGrid">
    <w:name w:val="Table Grid"/>
    <w:basedOn w:val="TableNormal"/>
    <w:uiPriority w:val="39"/>
    <w:rsid w:val="00731D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semiHidden/>
    <w:unhideWhenUsed/>
    <w:qFormat/>
    <w:rsid w:val="00731D5E"/>
  </w:style>
  <w:style w:type="paragraph" w:customStyle="1" w:styleId="ToFrom">
    <w:name w:val="To/From"/>
    <w:basedOn w:val="Normal"/>
    <w:uiPriority w:val="8"/>
    <w:qFormat/>
    <w:rsid w:val="00731D5E"/>
    <w:pPr>
      <w:jc w:val="left"/>
    </w:pPr>
  </w:style>
  <w:style w:type="character" w:customStyle="1" w:styleId="Heading1Char">
    <w:name w:val="Heading 1 Char"/>
    <w:basedOn w:val="DefaultParagraphFont"/>
    <w:link w:val="Heading1"/>
    <w:uiPriority w:val="9"/>
    <w:rsid w:val="00731D5E"/>
    <w:rPr>
      <w:rFonts w:asciiTheme="majorHAnsi" w:eastAsiaTheme="majorEastAsia" w:hAnsiTheme="majorHAnsi" w:cstheme="majorBidi"/>
      <w:color w:val="D32966" w:themeColor="accent1"/>
    </w:rPr>
  </w:style>
  <w:style w:type="character" w:styleId="PlaceholderText">
    <w:name w:val="Placeholder Text"/>
    <w:basedOn w:val="DefaultParagraphFont"/>
    <w:uiPriority w:val="99"/>
    <w:semiHidden/>
    <w:rsid w:val="00731D5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56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569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32D7F"/>
    <w:rPr>
      <w:color w:val="2FA9A9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xample@hotmail.com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savewordtemplates.ne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example@hot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avewordtemplates.net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jaz%20Ahmed\Downloads\TS104009725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3D4B5744D874A5DA0F7E48D79ADE0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B9E05B-E310-4337-9889-4C1757B2DEFA}"/>
      </w:docPartPr>
      <w:docPartBody>
        <w:p w:rsidR="00D662C9" w:rsidRDefault="00C552ED" w:rsidP="00C552ED">
          <w:pPr>
            <w:pStyle w:val="43D4B5744D874A5DA0F7E48D79ADE028"/>
          </w:pPr>
          <w:r>
            <w:t>[Add your personal message here]</w:t>
          </w:r>
        </w:p>
      </w:docPartBody>
    </w:docPart>
    <w:docPart>
      <w:docPartPr>
        <w:name w:val="6DFF7F401CC44AEA923F172E230180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3B89F9-09AD-4A73-9213-C73A02184103}"/>
      </w:docPartPr>
      <w:docPartBody>
        <w:p w:rsidR="00D662C9" w:rsidRDefault="00C552ED" w:rsidP="00C552ED">
          <w:pPr>
            <w:pStyle w:val="6DFF7F401CC44AEA923F172E23018093"/>
          </w:pPr>
          <w:r>
            <w:t>[Continue your personal message here]</w:t>
          </w:r>
        </w:p>
      </w:docPartBody>
    </w:docPart>
    <w:docPart>
      <w:docPartPr>
        <w:name w:val="C96DE464A74143BA81720E8FCD11EB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356D2C-457F-4C83-B969-E038ABAD4998}"/>
      </w:docPartPr>
      <w:docPartBody>
        <w:p w:rsidR="00D662C9" w:rsidRDefault="00C552ED" w:rsidP="00C552ED">
          <w:pPr>
            <w:pStyle w:val="C96DE464A74143BA81720E8FCD11EBE6"/>
          </w:pPr>
          <w:r>
            <w:t>[Recipient]</w:t>
          </w:r>
        </w:p>
      </w:docPartBody>
    </w:docPart>
    <w:docPart>
      <w:docPartPr>
        <w:name w:val="21F52166E01A408C84F8AB5088CA15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263367-971A-4776-B5D1-130B2D8A923F}"/>
      </w:docPartPr>
      <w:docPartBody>
        <w:p w:rsidR="00D662C9" w:rsidRDefault="00C552ED" w:rsidP="00C552ED">
          <w:pPr>
            <w:pStyle w:val="21F52166E01A408C84F8AB5088CA159D"/>
          </w:pPr>
          <w:r>
            <w:t>[Sender]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552ED"/>
    <w:rsid w:val="001B157C"/>
    <w:rsid w:val="006B6FBA"/>
    <w:rsid w:val="00C552ED"/>
    <w:rsid w:val="00D32AEC"/>
    <w:rsid w:val="00D66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4073D98EB5B45F989A9BF21BCCF36C6">
    <w:name w:val="24073D98EB5B45F989A9BF21BCCF36C6"/>
  </w:style>
  <w:style w:type="paragraph" w:customStyle="1" w:styleId="E256E94754CD4A7EAF2D753B7F2A3D6F">
    <w:name w:val="E256E94754CD4A7EAF2D753B7F2A3D6F"/>
  </w:style>
  <w:style w:type="paragraph" w:customStyle="1" w:styleId="B8C8F51C1B4E4E47A24D98B5526A1BB2">
    <w:name w:val="B8C8F51C1B4E4E47A24D98B5526A1BB2"/>
  </w:style>
  <w:style w:type="paragraph" w:customStyle="1" w:styleId="E012A3E991E641B88B5F3DB8979A7E1C">
    <w:name w:val="E012A3E991E641B88B5F3DB8979A7E1C"/>
  </w:style>
  <w:style w:type="paragraph" w:customStyle="1" w:styleId="4EEDCDA45463431F9BB1E907D6DDB617">
    <w:name w:val="4EEDCDA45463431F9BB1E907D6DDB617"/>
    <w:rsid w:val="00C552ED"/>
  </w:style>
  <w:style w:type="paragraph" w:customStyle="1" w:styleId="BAD3D026A7864DA681FE6EB0F9F9A8A6">
    <w:name w:val="BAD3D026A7864DA681FE6EB0F9F9A8A6"/>
    <w:rsid w:val="00C552ED"/>
  </w:style>
  <w:style w:type="paragraph" w:customStyle="1" w:styleId="A6C59D060C1B497B9A9CDD13172C19FA">
    <w:name w:val="A6C59D060C1B497B9A9CDD13172C19FA"/>
    <w:rsid w:val="00C552ED"/>
  </w:style>
  <w:style w:type="paragraph" w:customStyle="1" w:styleId="A4D187590C0C48AC8706888D60CAC146">
    <w:name w:val="A4D187590C0C48AC8706888D60CAC146"/>
    <w:rsid w:val="00C552ED"/>
  </w:style>
  <w:style w:type="paragraph" w:customStyle="1" w:styleId="6FE9887F76454C5992CEAF8FF4050394">
    <w:name w:val="6FE9887F76454C5992CEAF8FF4050394"/>
    <w:rsid w:val="00C552ED"/>
  </w:style>
  <w:style w:type="paragraph" w:customStyle="1" w:styleId="C3B4FB6FD0904E658A12C9DB3E9EF914">
    <w:name w:val="C3B4FB6FD0904E658A12C9DB3E9EF914"/>
    <w:rsid w:val="00C552ED"/>
  </w:style>
  <w:style w:type="paragraph" w:customStyle="1" w:styleId="D51D0698A5E74BEFA6562730C383DE51">
    <w:name w:val="D51D0698A5E74BEFA6562730C383DE51"/>
    <w:rsid w:val="00C552ED"/>
  </w:style>
  <w:style w:type="paragraph" w:customStyle="1" w:styleId="24715D7EB2564D559A5B8E082FFAB8F0">
    <w:name w:val="24715D7EB2564D559A5B8E082FFAB8F0"/>
    <w:rsid w:val="00C552ED"/>
  </w:style>
  <w:style w:type="paragraph" w:customStyle="1" w:styleId="37940065AB2E4329BFD88BE5E7FAB035">
    <w:name w:val="37940065AB2E4329BFD88BE5E7FAB035"/>
    <w:rsid w:val="00C552ED"/>
  </w:style>
  <w:style w:type="paragraph" w:customStyle="1" w:styleId="43D4B5744D874A5DA0F7E48D79ADE028">
    <w:name w:val="43D4B5744D874A5DA0F7E48D79ADE028"/>
    <w:rsid w:val="00C552ED"/>
  </w:style>
  <w:style w:type="paragraph" w:customStyle="1" w:styleId="6DFF7F401CC44AEA923F172E23018093">
    <w:name w:val="6DFF7F401CC44AEA923F172E23018093"/>
    <w:rsid w:val="00C552ED"/>
  </w:style>
  <w:style w:type="paragraph" w:customStyle="1" w:styleId="19E1C15821CC4646B6F0CD0D38017DC9">
    <w:name w:val="19E1C15821CC4646B6F0CD0D38017DC9"/>
    <w:rsid w:val="00C552ED"/>
  </w:style>
  <w:style w:type="paragraph" w:customStyle="1" w:styleId="C96DE464A74143BA81720E8FCD11EBE6">
    <w:name w:val="C96DE464A74143BA81720E8FCD11EBE6"/>
    <w:rsid w:val="00C552ED"/>
  </w:style>
  <w:style w:type="paragraph" w:customStyle="1" w:styleId="21F52166E01A408C84F8AB5088CA159D">
    <w:name w:val="21F52166E01A408C84F8AB5088CA159D"/>
    <w:rsid w:val="00C552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Office Theme">
  <a:themeElements>
    <a:clrScheme name="Bright Birthday">
      <a:dk1>
        <a:sysClr val="windowText" lastClr="000000"/>
      </a:dk1>
      <a:lt1>
        <a:sysClr val="window" lastClr="FFFFFF"/>
      </a:lt1>
      <a:dk2>
        <a:srgbClr val="493930"/>
      </a:dk2>
      <a:lt2>
        <a:srgbClr val="F0F0F0"/>
      </a:lt2>
      <a:accent1>
        <a:srgbClr val="D32966"/>
      </a:accent1>
      <a:accent2>
        <a:srgbClr val="2FA9A9"/>
      </a:accent2>
      <a:accent3>
        <a:srgbClr val="F7B239"/>
      </a:accent3>
      <a:accent4>
        <a:srgbClr val="D84523"/>
      </a:accent4>
      <a:accent5>
        <a:srgbClr val="70B344"/>
      </a:accent5>
      <a:accent6>
        <a:srgbClr val="E68128"/>
      </a:accent6>
      <a:hlink>
        <a:srgbClr val="2FA9A9"/>
      </a:hlink>
      <a:folHlink>
        <a:srgbClr val="8B449A"/>
      </a:folHlink>
    </a:clrScheme>
    <a:fontScheme name="Bright Birthday">
      <a:majorFont>
        <a:latin typeface="Kristen ITC"/>
        <a:ea typeface=""/>
        <a:cs typeface=""/>
      </a:majorFont>
      <a:minorFont>
        <a:latin typeface="Kristen IT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8D67E-430D-4304-B8C3-34CA3BB4EB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38CB2B-B8C5-49BD-993B-59124A7B1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TS104009725</Template>
  <TotalTime>1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Ejaz Ahmed</dc:creator>
  <cp:lastModifiedBy>user</cp:lastModifiedBy>
  <cp:revision>2</cp:revision>
  <dcterms:created xsi:type="dcterms:W3CDTF">2016-07-17T06:18:00Z</dcterms:created>
  <dcterms:modified xsi:type="dcterms:W3CDTF">2016-07-17T06:18:00Z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TC040097259991</vt:lpwstr>
  </property>
</Properties>
</file>